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55E7B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57CC9D2B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SUPBANCO-DAF-CM-2020-00</w:t>
                                    </w:r>
                                    <w:r w:rsidR="00F1702E">
                                      <w:rPr>
                                        <w:rStyle w:val="Style2"/>
                                      </w:rPr>
                                      <w:t>42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57CC9D2B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SUPBANCO-DAF-CM-2020-00</w:t>
                              </w:r>
                              <w:r w:rsidR="00F1702E">
                                <w:rPr>
                                  <w:rStyle w:val="Style2"/>
                                </w:rPr>
                                <w:t>42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77777777" w:rsidR="0026335F" w:rsidRPr="0026335F" w:rsidRDefault="00F1702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77777777" w:rsidR="0026335F" w:rsidRPr="0026335F" w:rsidRDefault="004746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746A6">
                        <w:fldChar w:fldCharType="begin"/>
                      </w:r>
                      <w:r w:rsidR="004746A6">
                        <w:instrText xml:space="preserve"> NUMPAGES   \* MERGEFORMAT </w:instrText>
                      </w:r>
                      <w:r w:rsidR="004746A6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746A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37325160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2E1412" w:rsidRDefault="00F1702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p w14:paraId="4FEF1AA5" w14:textId="77777777" w:rsidR="002E1412" w:rsidRPr="002E1412" w:rsidRDefault="004746A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6AF01B6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519C427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788750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F1702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0FAE57B3" w14:textId="77777777" w:rsidR="002E1412" w:rsidRPr="002E1412" w:rsidRDefault="004746A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886FCE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4023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746A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79C4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702E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9</cp:revision>
  <cp:lastPrinted>2011-03-04T18:48:00Z</cp:lastPrinted>
  <dcterms:created xsi:type="dcterms:W3CDTF">2020-11-25T18:03:00Z</dcterms:created>
  <dcterms:modified xsi:type="dcterms:W3CDTF">2021-05-10T15:18:00Z</dcterms:modified>
</cp:coreProperties>
</file>